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C13" w:rsidRDefault="00DE5C13" w:rsidP="00DE5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RUSSELL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DE5C13" w:rsidRDefault="00DE5C13" w:rsidP="00DE5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Hornchurch, Essex. Yeoman.</w:t>
      </w:r>
    </w:p>
    <w:p w:rsidR="00DE5C13" w:rsidRDefault="00DE5C13" w:rsidP="00DE5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E5C13" w:rsidRDefault="00DE5C13" w:rsidP="00DE5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E5C13" w:rsidRDefault="00DE5C13" w:rsidP="00DE5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William Page(q.v.) brought a plaint of debt against him.</w:t>
      </w:r>
    </w:p>
    <w:p w:rsidR="00DE5C13" w:rsidRDefault="00DE5C13" w:rsidP="00DE5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DE5C13" w:rsidRDefault="00DE5C13" w:rsidP="00DE5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E5C13" w:rsidRDefault="00DE5C13" w:rsidP="00DE5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E5C13" w:rsidRDefault="00DE5C13" w:rsidP="00DE5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29 April 2016</w:t>
      </w:r>
    </w:p>
    <w:p w:rsidR="006B2F86" w:rsidRPr="00E71FC3" w:rsidRDefault="00DE5C1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C13" w:rsidRDefault="00DE5C13" w:rsidP="00E71FC3">
      <w:pPr>
        <w:spacing w:after="0" w:line="240" w:lineRule="auto"/>
      </w:pPr>
      <w:r>
        <w:separator/>
      </w:r>
    </w:p>
  </w:endnote>
  <w:endnote w:type="continuationSeparator" w:id="0">
    <w:p w:rsidR="00DE5C13" w:rsidRDefault="00DE5C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C13" w:rsidRDefault="00DE5C13" w:rsidP="00E71FC3">
      <w:pPr>
        <w:spacing w:after="0" w:line="240" w:lineRule="auto"/>
      </w:pPr>
      <w:r>
        <w:separator/>
      </w:r>
    </w:p>
  </w:footnote>
  <w:footnote w:type="continuationSeparator" w:id="0">
    <w:p w:rsidR="00DE5C13" w:rsidRDefault="00DE5C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C13"/>
    <w:rsid w:val="00AB52E8"/>
    <w:rsid w:val="00B16D3F"/>
    <w:rsid w:val="00DE5C1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34652C-62E5-4AC2-B317-792EA7D98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E5C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2016-05-21T18:49:00Z</dcterms:created>
  <dcterms:modified xsi:type="dcterms:W3CDTF">2016-05-21T18:51:00Z</dcterms:modified>
</cp:coreProperties>
</file>